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1702F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MAIDESTON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2C096ABB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0504F7F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065A29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BD9204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D977161" w14:textId="77777777" w:rsidR="00840CB2" w:rsidRDefault="00840CB2" w:rsidP="00840CB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15E56C7C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D7F8726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075D3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650242" w14:textId="77777777" w:rsidR="00840CB2" w:rsidRDefault="00840CB2" w:rsidP="00840C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2023</w:t>
      </w:r>
    </w:p>
    <w:p w14:paraId="09E3FF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A2D7" w14:textId="77777777" w:rsidR="00840CB2" w:rsidRDefault="00840CB2" w:rsidP="009139A6">
      <w:r>
        <w:separator/>
      </w:r>
    </w:p>
  </w:endnote>
  <w:endnote w:type="continuationSeparator" w:id="0">
    <w:p w14:paraId="4AE2C989" w14:textId="77777777" w:rsidR="00840CB2" w:rsidRDefault="00840C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69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5A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89C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250A" w14:textId="77777777" w:rsidR="00840CB2" w:rsidRDefault="00840CB2" w:rsidP="009139A6">
      <w:r>
        <w:separator/>
      </w:r>
    </w:p>
  </w:footnote>
  <w:footnote w:type="continuationSeparator" w:id="0">
    <w:p w14:paraId="2DE83784" w14:textId="77777777" w:rsidR="00840CB2" w:rsidRDefault="00840C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E26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84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A27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CB2"/>
    <w:rsid w:val="000666E0"/>
    <w:rsid w:val="002510B7"/>
    <w:rsid w:val="005C130B"/>
    <w:rsid w:val="00826F5C"/>
    <w:rsid w:val="00840CB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F7636"/>
  <w15:chartTrackingRefBased/>
  <w15:docId w15:val="{0BD8E934-0ED0-4EA9-83D5-0CDDA64F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CB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2023-03-09T22:27:00Z</dcterms:created>
  <dcterms:modified xsi:type="dcterms:W3CDTF">2023-03-09T22:27:00Z</dcterms:modified>
</cp:coreProperties>
</file>